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AFD45" w14:textId="77777777" w:rsidR="0070073E" w:rsidRPr="00690BA6" w:rsidRDefault="0070073E" w:rsidP="0070073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BASSE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70338B3" w14:textId="77777777" w:rsidR="0070073E" w:rsidRDefault="0070073E" w:rsidP="007007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1A315F3" w14:textId="77777777" w:rsidR="0070073E" w:rsidRDefault="0070073E" w:rsidP="007007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DECD5" w14:textId="77777777" w:rsidR="0070073E" w:rsidRDefault="0070073E" w:rsidP="007007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39441" w14:textId="77777777" w:rsidR="0070073E" w:rsidRDefault="0070073E" w:rsidP="0070073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51B322A" w14:textId="77777777" w:rsidR="0070073E" w:rsidRDefault="0070073E" w:rsidP="0070073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F606A13" w14:textId="77777777" w:rsidR="0070073E" w:rsidRDefault="0070073E" w:rsidP="0070073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0D21546" w14:textId="77777777" w:rsidR="0070073E" w:rsidRDefault="0070073E" w:rsidP="0070073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686E503" w14:textId="77777777" w:rsidR="0070073E" w:rsidRDefault="0070073E" w:rsidP="0070073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00C81F9" w14:textId="77777777" w:rsidR="0070073E" w:rsidRDefault="0070073E" w:rsidP="0070073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February 2021</w:t>
      </w:r>
    </w:p>
    <w:p w14:paraId="0DBC16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7F019" w14:textId="77777777" w:rsidR="0070073E" w:rsidRDefault="0070073E" w:rsidP="009139A6">
      <w:r>
        <w:separator/>
      </w:r>
    </w:p>
  </w:endnote>
  <w:endnote w:type="continuationSeparator" w:id="0">
    <w:p w14:paraId="1E112635" w14:textId="77777777" w:rsidR="0070073E" w:rsidRDefault="007007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053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BCB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242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639F4" w14:textId="77777777" w:rsidR="0070073E" w:rsidRDefault="0070073E" w:rsidP="009139A6">
      <w:r>
        <w:separator/>
      </w:r>
    </w:p>
  </w:footnote>
  <w:footnote w:type="continuationSeparator" w:id="0">
    <w:p w14:paraId="69EB96F4" w14:textId="77777777" w:rsidR="0070073E" w:rsidRDefault="007007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D33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60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120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73E"/>
    <w:rsid w:val="000666E0"/>
    <w:rsid w:val="002510B7"/>
    <w:rsid w:val="005C130B"/>
    <w:rsid w:val="0070073E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77547"/>
  <w15:chartTrackingRefBased/>
  <w15:docId w15:val="{7B69E0D1-E8B4-45EC-AEB0-817E9AF4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2021-03-26T20:47:00Z</dcterms:created>
  <dcterms:modified xsi:type="dcterms:W3CDTF">2021-03-26T20:47:00Z</dcterms:modified>
</cp:coreProperties>
</file>